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FORGES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b.ca.1375)</w:t>
      </w: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Dec.1393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Thome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Prowte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Richard Belle(q.v.) and </w:t>
      </w: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Adam Barbour(q.v.) were in the crypt of the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</w:t>
      </w: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Baptist, Bristol, at the time of the baptism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Solers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when an agreement was made between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Gargrave</w:t>
      </w:r>
      <w:proofErr w:type="spellEnd"/>
      <w:r>
        <w:rPr>
          <w:rFonts w:ascii="Times New Roman" w:hAnsi="Times New Roman" w:cs="Times New Roman"/>
          <w:sz w:val="24"/>
          <w:szCs w:val="24"/>
        </w:rPr>
        <w:t>, bowyer,</w:t>
      </w: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Clyve</w:t>
      </w:r>
      <w:proofErr w:type="spellEnd"/>
      <w:r>
        <w:rPr>
          <w:rFonts w:ascii="Times New Roman" w:hAnsi="Times New Roman" w:cs="Times New Roman"/>
          <w:sz w:val="24"/>
          <w:szCs w:val="24"/>
        </w:rPr>
        <w:t>, goldsmith, following a long dispute between them.</w:t>
      </w: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21-371)</w:t>
      </w: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the inquisition held in Bristol to prove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Solers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’ age. He </w:t>
      </w: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recalled the event for the above reason.  (ibid.)</w:t>
      </w: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0E51" w:rsidRDefault="00210E51" w:rsidP="00210E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2016</w:t>
      </w:r>
    </w:p>
    <w:p w:rsidR="006B2F86" w:rsidRPr="00E71FC3" w:rsidRDefault="00210E5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E51" w:rsidRDefault="00210E51" w:rsidP="00E71FC3">
      <w:pPr>
        <w:spacing w:after="0" w:line="240" w:lineRule="auto"/>
      </w:pPr>
      <w:r>
        <w:separator/>
      </w:r>
    </w:p>
  </w:endnote>
  <w:endnote w:type="continuationSeparator" w:id="0">
    <w:p w:rsidR="00210E51" w:rsidRDefault="00210E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E51" w:rsidRDefault="00210E51" w:rsidP="00E71FC3">
      <w:pPr>
        <w:spacing w:after="0" w:line="240" w:lineRule="auto"/>
      </w:pPr>
      <w:r>
        <w:separator/>
      </w:r>
    </w:p>
  </w:footnote>
  <w:footnote w:type="continuationSeparator" w:id="0">
    <w:p w:rsidR="00210E51" w:rsidRDefault="00210E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51"/>
    <w:rsid w:val="00210E5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A9E8B-FCB7-4757-96C0-653FA399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2016-05-29T21:32:00Z</dcterms:created>
  <dcterms:modified xsi:type="dcterms:W3CDTF">2016-05-29T21:33:00Z</dcterms:modified>
</cp:coreProperties>
</file>